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DD2" w:rsidRPr="005C21C4" w:rsidRDefault="00EB5DD2" w:rsidP="00BF2974">
      <w:pPr>
        <w:suppressAutoHyphens/>
        <w:spacing w:after="0"/>
        <w:ind w:left="4956" w:firstLine="708"/>
        <w:jc w:val="right"/>
        <w:rPr>
          <w:rFonts w:ascii="Times New Roman" w:hAnsi="Times New Roman"/>
          <w:b/>
          <w:i/>
          <w:sz w:val="20"/>
          <w:szCs w:val="20"/>
          <w:lang w:eastAsia="ar-SA"/>
        </w:rPr>
      </w:pPr>
      <w:r w:rsidRPr="005C21C4">
        <w:rPr>
          <w:rFonts w:ascii="Times New Roman" w:hAnsi="Times New Roman"/>
          <w:b/>
          <w:i/>
          <w:sz w:val="20"/>
          <w:szCs w:val="20"/>
          <w:lang w:eastAsia="ar-SA"/>
        </w:rPr>
        <w:t xml:space="preserve">Załącznik  nr 2 </w:t>
      </w:r>
    </w:p>
    <w:p w:rsidR="00EB5DD2" w:rsidRPr="005C21C4" w:rsidRDefault="00EB5DD2" w:rsidP="00BF2974">
      <w:pPr>
        <w:suppressAutoHyphens/>
        <w:spacing w:after="0"/>
        <w:ind w:left="4956" w:firstLine="708"/>
        <w:jc w:val="right"/>
        <w:rPr>
          <w:rFonts w:ascii="Times New Roman" w:hAnsi="Times New Roman"/>
          <w:i/>
          <w:sz w:val="20"/>
          <w:szCs w:val="20"/>
          <w:lang w:eastAsia="ar-SA"/>
        </w:rPr>
      </w:pPr>
      <w:r w:rsidRPr="005C21C4">
        <w:rPr>
          <w:rFonts w:ascii="Times New Roman" w:hAnsi="Times New Roman"/>
          <w:i/>
          <w:sz w:val="20"/>
          <w:szCs w:val="20"/>
          <w:lang w:eastAsia="ar-SA"/>
        </w:rPr>
        <w:t xml:space="preserve">do </w:t>
      </w:r>
      <w:r>
        <w:rPr>
          <w:rFonts w:ascii="Times New Roman" w:hAnsi="Times New Roman"/>
          <w:i/>
          <w:sz w:val="20"/>
          <w:szCs w:val="20"/>
          <w:lang w:eastAsia="ar-SA"/>
        </w:rPr>
        <w:t>O</w:t>
      </w:r>
      <w:r w:rsidRPr="005C21C4">
        <w:rPr>
          <w:rFonts w:ascii="Times New Roman" w:hAnsi="Times New Roman"/>
          <w:i/>
          <w:sz w:val="20"/>
          <w:szCs w:val="20"/>
          <w:lang w:eastAsia="ar-SA"/>
        </w:rPr>
        <w:t xml:space="preserve">głoszenia nr </w:t>
      </w:r>
      <w:r>
        <w:rPr>
          <w:rFonts w:ascii="Times New Roman" w:hAnsi="Times New Roman"/>
          <w:i/>
          <w:sz w:val="20"/>
          <w:szCs w:val="20"/>
          <w:lang w:eastAsia="ar-SA"/>
        </w:rPr>
        <w:t>1</w:t>
      </w:r>
    </w:p>
    <w:p w:rsidR="00EB5DD2" w:rsidRPr="005C21C4" w:rsidRDefault="00EB5DD2" w:rsidP="00C31B29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5C21C4">
        <w:rPr>
          <w:rFonts w:ascii="Times New Roman" w:hAnsi="Times New Roman"/>
          <w:sz w:val="24"/>
          <w:szCs w:val="24"/>
          <w:lang w:eastAsia="ar-SA"/>
        </w:rPr>
        <w:tab/>
      </w:r>
      <w:r w:rsidRPr="005C21C4">
        <w:rPr>
          <w:rFonts w:ascii="Times New Roman" w:hAnsi="Times New Roman"/>
          <w:sz w:val="24"/>
          <w:szCs w:val="24"/>
          <w:lang w:eastAsia="ar-SA"/>
        </w:rPr>
        <w:tab/>
      </w:r>
      <w:r w:rsidRPr="005C21C4">
        <w:rPr>
          <w:rFonts w:ascii="Times New Roman" w:hAnsi="Times New Roman"/>
          <w:sz w:val="24"/>
          <w:szCs w:val="24"/>
          <w:lang w:eastAsia="ar-SA"/>
        </w:rPr>
        <w:tab/>
      </w:r>
      <w:r w:rsidRPr="005C21C4">
        <w:rPr>
          <w:rFonts w:ascii="Times New Roman" w:hAnsi="Times New Roman"/>
          <w:sz w:val="24"/>
          <w:szCs w:val="24"/>
          <w:lang w:eastAsia="ar-SA"/>
        </w:rPr>
        <w:tab/>
      </w:r>
      <w:r w:rsidRPr="005C21C4">
        <w:rPr>
          <w:rFonts w:ascii="Times New Roman" w:hAnsi="Times New Roman"/>
          <w:sz w:val="24"/>
          <w:szCs w:val="24"/>
          <w:lang w:eastAsia="ar-SA"/>
        </w:rPr>
        <w:tab/>
      </w:r>
      <w:r w:rsidRPr="005C21C4">
        <w:rPr>
          <w:rFonts w:ascii="Times New Roman" w:hAnsi="Times New Roman"/>
          <w:sz w:val="24"/>
          <w:szCs w:val="24"/>
          <w:lang w:eastAsia="ar-SA"/>
        </w:rPr>
        <w:tab/>
      </w:r>
      <w:r w:rsidRPr="005C21C4">
        <w:rPr>
          <w:rFonts w:ascii="Times New Roman" w:hAnsi="Times New Roman"/>
          <w:sz w:val="24"/>
          <w:szCs w:val="24"/>
          <w:lang w:eastAsia="ar-SA"/>
        </w:rPr>
        <w:tab/>
      </w:r>
    </w:p>
    <w:p w:rsidR="00EB5DD2" w:rsidRPr="005C21C4" w:rsidRDefault="00EB5DD2" w:rsidP="00C31B29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ar-SA"/>
        </w:rPr>
      </w:pPr>
      <w:r w:rsidRPr="005C21C4">
        <w:rPr>
          <w:rFonts w:ascii="Times New Roman" w:hAnsi="Times New Roman"/>
          <w:sz w:val="24"/>
          <w:szCs w:val="24"/>
          <w:lang w:eastAsia="ar-SA"/>
        </w:rPr>
        <w:t>Wykonawca:</w:t>
      </w:r>
    </w:p>
    <w:p w:rsidR="00EB5DD2" w:rsidRPr="005C21C4" w:rsidRDefault="00EB5DD2" w:rsidP="00922DFF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5C21C4">
        <w:rPr>
          <w:rFonts w:ascii="Times New Roman" w:hAnsi="Times New Roman"/>
          <w:sz w:val="24"/>
          <w:szCs w:val="24"/>
          <w:lang w:eastAsia="ar-SA"/>
        </w:rPr>
        <w:t>........................................................................</w:t>
      </w:r>
    </w:p>
    <w:p w:rsidR="00EB5DD2" w:rsidRPr="005C21C4" w:rsidRDefault="00EB5DD2" w:rsidP="00922DFF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5C21C4">
        <w:rPr>
          <w:rFonts w:ascii="Times New Roman" w:hAnsi="Times New Roman"/>
          <w:sz w:val="24"/>
          <w:szCs w:val="24"/>
          <w:lang w:eastAsia="ar-SA"/>
        </w:rPr>
        <w:t>........................................................................</w:t>
      </w:r>
    </w:p>
    <w:p w:rsidR="00EB5DD2" w:rsidRPr="005C21C4" w:rsidRDefault="00EB5DD2" w:rsidP="00922DFF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5C21C4">
        <w:rPr>
          <w:rFonts w:ascii="Times New Roman" w:hAnsi="Times New Roman"/>
          <w:sz w:val="24"/>
          <w:szCs w:val="24"/>
          <w:lang w:eastAsia="ar-SA"/>
        </w:rPr>
        <w:t>........................................................................</w:t>
      </w:r>
    </w:p>
    <w:p w:rsidR="00EB5DD2" w:rsidRPr="005C21C4" w:rsidRDefault="00EB5DD2" w:rsidP="00922DFF">
      <w:pPr>
        <w:suppressAutoHyphens/>
        <w:spacing w:after="0" w:line="360" w:lineRule="auto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 w:rsidRPr="005C21C4">
        <w:rPr>
          <w:rFonts w:ascii="Times New Roman" w:hAnsi="Times New Roman"/>
          <w:sz w:val="24"/>
          <w:szCs w:val="24"/>
          <w:lang w:eastAsia="ar-SA"/>
        </w:rPr>
        <w:t xml:space="preserve">     </w:t>
      </w:r>
      <w:r w:rsidRPr="005C21C4">
        <w:rPr>
          <w:rFonts w:ascii="Times New Roman" w:hAnsi="Times New Roman"/>
          <w:i/>
          <w:sz w:val="24"/>
          <w:szCs w:val="24"/>
          <w:lang w:eastAsia="ar-SA"/>
        </w:rPr>
        <w:t>(nazwa, adres, NIP)</w:t>
      </w:r>
    </w:p>
    <w:p w:rsidR="00EB5DD2" w:rsidRPr="005C21C4" w:rsidRDefault="00EB5DD2" w:rsidP="00C31B29">
      <w:pPr>
        <w:suppressAutoHyphens/>
        <w:spacing w:after="0"/>
        <w:rPr>
          <w:rFonts w:ascii="Times New Roman" w:hAnsi="Times New Roman"/>
          <w:b/>
          <w:sz w:val="24"/>
          <w:szCs w:val="24"/>
          <w:lang w:eastAsia="ar-SA"/>
        </w:rPr>
      </w:pPr>
    </w:p>
    <w:p w:rsidR="00EB5DD2" w:rsidRPr="005C21C4" w:rsidRDefault="00EB5DD2" w:rsidP="00C31B29">
      <w:pPr>
        <w:suppressAutoHyphens/>
        <w:spacing w:after="0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5C21C4">
        <w:rPr>
          <w:rFonts w:ascii="Times New Roman" w:hAnsi="Times New Roman"/>
          <w:b/>
          <w:sz w:val="28"/>
          <w:szCs w:val="28"/>
          <w:lang w:eastAsia="ar-SA"/>
        </w:rPr>
        <w:t>Doświadczenie Oferenta- wykaz wykonanych robót</w:t>
      </w:r>
    </w:p>
    <w:p w:rsidR="00EB5DD2" w:rsidRPr="005C21C4" w:rsidRDefault="00EB5DD2" w:rsidP="007556F4">
      <w:pPr>
        <w:suppressAutoHyphens/>
        <w:spacing w:after="0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EB5DD2" w:rsidRPr="005C21C4" w:rsidRDefault="00EB5DD2" w:rsidP="00C75842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C21C4">
        <w:rPr>
          <w:rFonts w:ascii="Times New Roman" w:hAnsi="Times New Roman"/>
          <w:sz w:val="24"/>
          <w:szCs w:val="24"/>
          <w:lang w:eastAsia="ar-SA"/>
        </w:rPr>
        <w:t xml:space="preserve">Składając ofertę na </w:t>
      </w:r>
      <w:r w:rsidRPr="005C21C4">
        <w:rPr>
          <w:rFonts w:ascii="Times New Roman" w:hAnsi="Times New Roman"/>
          <w:b/>
          <w:sz w:val="24"/>
          <w:szCs w:val="24"/>
        </w:rPr>
        <w:t>„</w:t>
      </w:r>
      <w:r>
        <w:rPr>
          <w:rFonts w:ascii="Times New Roman" w:hAnsi="Times New Roman"/>
          <w:b/>
          <w:sz w:val="24"/>
          <w:szCs w:val="24"/>
        </w:rPr>
        <w:t>Remont kościoła w Gołanicach</w:t>
      </w:r>
      <w:r w:rsidRPr="005C21C4">
        <w:rPr>
          <w:rFonts w:ascii="Times New Roman" w:hAnsi="Times New Roman"/>
          <w:b/>
          <w:sz w:val="24"/>
          <w:szCs w:val="24"/>
        </w:rPr>
        <w:t>”</w:t>
      </w:r>
      <w:r w:rsidRPr="005C21C4">
        <w:rPr>
          <w:rFonts w:ascii="Times New Roman" w:hAnsi="Times New Roman"/>
          <w:b/>
          <w:sz w:val="24"/>
          <w:szCs w:val="24"/>
          <w:lang w:eastAsia="ar-SA"/>
        </w:rPr>
        <w:t>,</w:t>
      </w:r>
      <w:r w:rsidRPr="005C21C4">
        <w:rPr>
          <w:rFonts w:ascii="Times New Roman" w:hAnsi="Times New Roman"/>
          <w:sz w:val="24"/>
          <w:szCs w:val="24"/>
          <w:lang w:eastAsia="ar-SA"/>
        </w:rPr>
        <w:t xml:space="preserve"> oświadczam, iż wykonaliśmy następujące roboty budowlane:</w:t>
      </w:r>
    </w:p>
    <w:p w:rsidR="00EB5DD2" w:rsidRPr="005C21C4" w:rsidRDefault="00EB5DD2" w:rsidP="00C31B29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ar-SA"/>
        </w:rPr>
      </w:pPr>
    </w:p>
    <w:tbl>
      <w:tblPr>
        <w:tblW w:w="0" w:type="auto"/>
        <w:tblInd w:w="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0"/>
        <w:gridCol w:w="2431"/>
        <w:gridCol w:w="3045"/>
        <w:gridCol w:w="1430"/>
        <w:gridCol w:w="1470"/>
      </w:tblGrid>
      <w:tr w:rsidR="00EB5DD2" w:rsidRPr="005C21C4" w:rsidTr="005C21C4">
        <w:trPr>
          <w:trHeight w:val="536"/>
        </w:trPr>
        <w:tc>
          <w:tcPr>
            <w:tcW w:w="570" w:type="dxa"/>
            <w:vAlign w:val="center"/>
          </w:tcPr>
          <w:p w:rsidR="00EB5DD2" w:rsidRPr="005C21C4" w:rsidRDefault="00EB5DD2" w:rsidP="00CE7051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5C21C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2431" w:type="dxa"/>
            <w:vAlign w:val="center"/>
          </w:tcPr>
          <w:p w:rsidR="00EB5DD2" w:rsidRPr="005C21C4" w:rsidRDefault="00EB5DD2" w:rsidP="0072642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5C21C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Nazwa i adres podmiotu na rzecz, którego wykonano roboty budowlane </w:t>
            </w:r>
          </w:p>
        </w:tc>
        <w:tc>
          <w:tcPr>
            <w:tcW w:w="3045" w:type="dxa"/>
            <w:vAlign w:val="center"/>
          </w:tcPr>
          <w:p w:rsidR="00EB5DD2" w:rsidRPr="005C21C4" w:rsidRDefault="00EB5DD2" w:rsidP="0072642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5C21C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Opis wykonywanych robót </w:t>
            </w:r>
          </w:p>
          <w:p w:rsidR="00EB5DD2" w:rsidRPr="005C21C4" w:rsidRDefault="00EB5DD2" w:rsidP="0072642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5C21C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(pozwalający na ocenę spełnienia warunków udziału w postępowaniu) </w:t>
            </w:r>
          </w:p>
          <w:p w:rsidR="00EB5DD2" w:rsidRPr="005C21C4" w:rsidRDefault="00EB5DD2" w:rsidP="0072642F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5C21C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Miejsce wykonanych robót </w:t>
            </w:r>
          </w:p>
        </w:tc>
        <w:tc>
          <w:tcPr>
            <w:tcW w:w="1430" w:type="dxa"/>
          </w:tcPr>
          <w:p w:rsidR="00EB5DD2" w:rsidRPr="005C21C4" w:rsidRDefault="00EB5DD2" w:rsidP="00DE745E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EB5DD2" w:rsidRPr="005C21C4" w:rsidRDefault="00EB5DD2" w:rsidP="00DE745E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5C21C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Wartość zamówienia brutto (zł)</w:t>
            </w:r>
          </w:p>
        </w:tc>
        <w:tc>
          <w:tcPr>
            <w:tcW w:w="1470" w:type="dxa"/>
            <w:vAlign w:val="center"/>
          </w:tcPr>
          <w:p w:rsidR="00EB5DD2" w:rsidRPr="005C21C4" w:rsidRDefault="00EB5DD2" w:rsidP="00DE745E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5C21C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Termin realizacji</w:t>
            </w:r>
          </w:p>
        </w:tc>
      </w:tr>
      <w:tr w:rsidR="00EB5DD2" w:rsidRPr="005C21C4" w:rsidTr="005C21C4">
        <w:trPr>
          <w:trHeight w:val="536"/>
        </w:trPr>
        <w:tc>
          <w:tcPr>
            <w:tcW w:w="570" w:type="dxa"/>
          </w:tcPr>
          <w:p w:rsidR="00EB5DD2" w:rsidRPr="005C21C4" w:rsidRDefault="00EB5DD2" w:rsidP="00C31B29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5C21C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431" w:type="dxa"/>
          </w:tcPr>
          <w:p w:rsidR="00EB5DD2" w:rsidRPr="005C21C4" w:rsidRDefault="00EB5DD2" w:rsidP="00C31B2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EB5DD2" w:rsidRPr="005C21C4" w:rsidRDefault="00EB5DD2" w:rsidP="00C31B2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EB5DD2" w:rsidRPr="005C21C4" w:rsidRDefault="00EB5DD2" w:rsidP="00C31B2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045" w:type="dxa"/>
          </w:tcPr>
          <w:p w:rsidR="00EB5DD2" w:rsidRPr="005C21C4" w:rsidRDefault="00EB5DD2" w:rsidP="00C31B2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30" w:type="dxa"/>
          </w:tcPr>
          <w:p w:rsidR="00EB5DD2" w:rsidRPr="005C21C4" w:rsidRDefault="00EB5DD2" w:rsidP="00C31B2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70" w:type="dxa"/>
          </w:tcPr>
          <w:p w:rsidR="00EB5DD2" w:rsidRPr="005C21C4" w:rsidRDefault="00EB5DD2" w:rsidP="00C31B2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EB5DD2" w:rsidRPr="005C21C4" w:rsidTr="005C21C4">
        <w:trPr>
          <w:trHeight w:val="536"/>
        </w:trPr>
        <w:tc>
          <w:tcPr>
            <w:tcW w:w="570" w:type="dxa"/>
          </w:tcPr>
          <w:p w:rsidR="00EB5DD2" w:rsidRPr="005C21C4" w:rsidRDefault="00EB5DD2" w:rsidP="00C31B29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5C21C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431" w:type="dxa"/>
          </w:tcPr>
          <w:p w:rsidR="00EB5DD2" w:rsidRPr="005C21C4" w:rsidRDefault="00EB5DD2" w:rsidP="00C31B2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EB5DD2" w:rsidRPr="005C21C4" w:rsidRDefault="00EB5DD2" w:rsidP="00C31B2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EB5DD2" w:rsidRPr="005C21C4" w:rsidRDefault="00EB5DD2" w:rsidP="00C31B2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045" w:type="dxa"/>
          </w:tcPr>
          <w:p w:rsidR="00EB5DD2" w:rsidRPr="005C21C4" w:rsidRDefault="00EB5DD2" w:rsidP="00C31B2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30" w:type="dxa"/>
          </w:tcPr>
          <w:p w:rsidR="00EB5DD2" w:rsidRPr="005C21C4" w:rsidRDefault="00EB5DD2" w:rsidP="00C31B2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70" w:type="dxa"/>
          </w:tcPr>
          <w:p w:rsidR="00EB5DD2" w:rsidRPr="005C21C4" w:rsidRDefault="00EB5DD2" w:rsidP="00C31B2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EB5DD2" w:rsidRPr="005C21C4" w:rsidTr="005C21C4">
        <w:trPr>
          <w:trHeight w:val="520"/>
        </w:trPr>
        <w:tc>
          <w:tcPr>
            <w:tcW w:w="570" w:type="dxa"/>
          </w:tcPr>
          <w:p w:rsidR="00EB5DD2" w:rsidRPr="005C21C4" w:rsidRDefault="00EB5DD2" w:rsidP="00C31B29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5C21C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431" w:type="dxa"/>
          </w:tcPr>
          <w:p w:rsidR="00EB5DD2" w:rsidRPr="005C21C4" w:rsidRDefault="00EB5DD2" w:rsidP="00C31B2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EB5DD2" w:rsidRPr="005C21C4" w:rsidRDefault="00EB5DD2" w:rsidP="00C31B2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EB5DD2" w:rsidRPr="005C21C4" w:rsidRDefault="00EB5DD2" w:rsidP="00C31B2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045" w:type="dxa"/>
          </w:tcPr>
          <w:p w:rsidR="00EB5DD2" w:rsidRPr="005C21C4" w:rsidRDefault="00EB5DD2" w:rsidP="00C31B2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30" w:type="dxa"/>
          </w:tcPr>
          <w:p w:rsidR="00EB5DD2" w:rsidRPr="005C21C4" w:rsidRDefault="00EB5DD2" w:rsidP="00C31B2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70" w:type="dxa"/>
          </w:tcPr>
          <w:p w:rsidR="00EB5DD2" w:rsidRPr="005C21C4" w:rsidRDefault="00EB5DD2" w:rsidP="00C31B2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EB5DD2" w:rsidRPr="005C21C4" w:rsidRDefault="00EB5DD2" w:rsidP="00C31B29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EB5DD2" w:rsidRPr="005C21C4" w:rsidRDefault="00EB5DD2" w:rsidP="00C31B29">
      <w:pPr>
        <w:suppressAutoHyphens/>
        <w:spacing w:after="0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EB5DD2" w:rsidRPr="005C21C4" w:rsidRDefault="00EB5DD2" w:rsidP="0049749C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 w:rsidRPr="005C21C4">
        <w:rPr>
          <w:rFonts w:ascii="Times New Roman" w:hAnsi="Times New Roman"/>
          <w:sz w:val="24"/>
          <w:szCs w:val="24"/>
          <w:lang w:eastAsia="ar-SA"/>
        </w:rPr>
        <w:t>Oświadczam, iż wszystkie wyżej wymienione roboty budowlane zostały zrealizowane w sposób należyty i zgodny z warunkami umowy.</w:t>
      </w:r>
    </w:p>
    <w:p w:rsidR="00EB5DD2" w:rsidRPr="005C21C4" w:rsidRDefault="00EB5DD2" w:rsidP="0049749C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EB5DD2" w:rsidRPr="005C21C4" w:rsidRDefault="00EB5DD2" w:rsidP="00A75E14">
      <w:pPr>
        <w:suppressAutoHyphens/>
        <w:spacing w:after="0"/>
        <w:jc w:val="right"/>
        <w:rPr>
          <w:rFonts w:ascii="Times New Roman" w:hAnsi="Times New Roman"/>
          <w:color w:val="FF0000"/>
          <w:sz w:val="24"/>
          <w:szCs w:val="24"/>
          <w:lang w:eastAsia="ar-SA"/>
        </w:rPr>
      </w:pPr>
    </w:p>
    <w:p w:rsidR="00EB5DD2" w:rsidRPr="005C21C4" w:rsidRDefault="00EB5DD2" w:rsidP="00A75E14">
      <w:pPr>
        <w:suppressAutoHyphens/>
        <w:spacing w:after="0"/>
        <w:jc w:val="right"/>
        <w:rPr>
          <w:rFonts w:ascii="Times New Roman" w:hAnsi="Times New Roman"/>
          <w:sz w:val="24"/>
          <w:szCs w:val="24"/>
          <w:lang w:eastAsia="ar-SA"/>
        </w:rPr>
      </w:pPr>
    </w:p>
    <w:p w:rsidR="00EB5DD2" w:rsidRPr="005C21C4" w:rsidRDefault="00EB5DD2" w:rsidP="009774B5">
      <w:pPr>
        <w:suppressAutoHyphens/>
        <w:spacing w:after="0"/>
        <w:ind w:left="2832"/>
        <w:jc w:val="both"/>
        <w:rPr>
          <w:rFonts w:ascii="Times New Roman" w:hAnsi="Times New Roman"/>
          <w:sz w:val="24"/>
          <w:szCs w:val="24"/>
          <w:lang w:eastAsia="ar-SA"/>
        </w:rPr>
      </w:pPr>
      <w:r w:rsidRPr="005C21C4">
        <w:rPr>
          <w:rFonts w:ascii="Times New Roman" w:hAnsi="Times New Roman"/>
          <w:sz w:val="24"/>
          <w:szCs w:val="24"/>
          <w:lang w:eastAsia="ar-SA"/>
        </w:rPr>
        <w:t>……………………………………...…………..</w:t>
      </w:r>
      <w:r>
        <w:rPr>
          <w:rFonts w:ascii="Times New Roman" w:hAnsi="Times New Roman"/>
          <w:sz w:val="24"/>
          <w:szCs w:val="24"/>
          <w:lang w:eastAsia="ar-SA"/>
        </w:rPr>
        <w:t>...........................</w:t>
      </w:r>
    </w:p>
    <w:p w:rsidR="00EB5DD2" w:rsidRPr="005C21C4" w:rsidRDefault="00EB5DD2" w:rsidP="009774B5">
      <w:pPr>
        <w:suppressAutoHyphens/>
        <w:spacing w:after="0"/>
        <w:ind w:left="3540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 w:rsidRPr="005C21C4">
        <w:rPr>
          <w:rFonts w:ascii="Times New Roman" w:hAnsi="Times New Roman"/>
          <w:i/>
          <w:sz w:val="24"/>
          <w:szCs w:val="24"/>
          <w:lang w:eastAsia="ar-SA"/>
        </w:rPr>
        <w:t>(podpis upoważnionego przedstawiciela Wykonawcy)</w:t>
      </w:r>
    </w:p>
    <w:p w:rsidR="00EB5DD2" w:rsidRPr="005C21C4" w:rsidRDefault="00EB5DD2" w:rsidP="009774B5">
      <w:pPr>
        <w:suppressAutoHyphens/>
        <w:spacing w:after="0"/>
        <w:ind w:left="3540"/>
        <w:jc w:val="both"/>
        <w:rPr>
          <w:rFonts w:ascii="Times New Roman" w:hAnsi="Times New Roman"/>
          <w:i/>
          <w:sz w:val="24"/>
          <w:szCs w:val="24"/>
          <w:lang w:eastAsia="ar-SA"/>
        </w:rPr>
      </w:pPr>
    </w:p>
    <w:p w:rsidR="00EB5DD2" w:rsidRDefault="00EB5DD2" w:rsidP="00EA7709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EB5DD2" w:rsidRPr="005C21C4" w:rsidRDefault="00EB5DD2" w:rsidP="00EA7709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 w:rsidRPr="005C21C4">
        <w:rPr>
          <w:rFonts w:ascii="Times New Roman" w:hAnsi="Times New Roman"/>
          <w:sz w:val="24"/>
          <w:szCs w:val="24"/>
          <w:lang w:eastAsia="ar-SA"/>
        </w:rPr>
        <w:t>W załączeniu dowody potwierdz</w:t>
      </w:r>
      <w:r>
        <w:rPr>
          <w:rFonts w:ascii="Times New Roman" w:hAnsi="Times New Roman"/>
          <w:sz w:val="24"/>
          <w:szCs w:val="24"/>
          <w:lang w:eastAsia="ar-SA"/>
        </w:rPr>
        <w:t>a</w:t>
      </w:r>
      <w:r w:rsidRPr="005C21C4">
        <w:rPr>
          <w:rFonts w:ascii="Times New Roman" w:hAnsi="Times New Roman"/>
          <w:sz w:val="24"/>
          <w:szCs w:val="24"/>
          <w:lang w:eastAsia="ar-SA"/>
        </w:rPr>
        <w:t>jące, że ww. roboty wykonane zostały w sposób należyty.</w:t>
      </w:r>
    </w:p>
    <w:p w:rsidR="00EB5DD2" w:rsidRPr="005C21C4" w:rsidRDefault="00EB5DD2" w:rsidP="00EA7709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EB5DD2" w:rsidRPr="005C21C4" w:rsidSect="00E8183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5DD2" w:rsidRDefault="00EB5DD2" w:rsidP="00C31B29">
      <w:pPr>
        <w:spacing w:after="0" w:line="240" w:lineRule="auto"/>
      </w:pPr>
      <w:r>
        <w:separator/>
      </w:r>
    </w:p>
  </w:endnote>
  <w:endnote w:type="continuationSeparator" w:id="0">
    <w:p w:rsidR="00EB5DD2" w:rsidRDefault="00EB5DD2" w:rsidP="00C31B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5DD2" w:rsidRDefault="00EB5DD2" w:rsidP="00C31B29">
      <w:pPr>
        <w:spacing w:after="0" w:line="240" w:lineRule="auto"/>
      </w:pPr>
      <w:r>
        <w:separator/>
      </w:r>
    </w:p>
  </w:footnote>
  <w:footnote w:type="continuationSeparator" w:id="0">
    <w:p w:rsidR="00EB5DD2" w:rsidRDefault="00EB5DD2" w:rsidP="00C31B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DD2" w:rsidRDefault="00EB5DD2" w:rsidP="004E4430">
    <w:pPr>
      <w:pStyle w:val="Header"/>
      <w:jc w:val="center"/>
      <w:rPr>
        <w:noProof/>
        <w:color w:val="0000FF"/>
        <w:sz w:val="24"/>
        <w:szCs w:val="24"/>
      </w:rPr>
    </w:pPr>
    <w:hyperlink r:id="rId1" w:history="1">
      <w:r w:rsidRPr="006C429B">
        <w:rPr>
          <w:rFonts w:ascii="Times New Roman" w:hAnsi="Times New Roman"/>
          <w:noProof/>
          <w:color w:val="0000FF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330067159" o:spid="_x0000_i1026" type="#_x0000_t75" href="https://suchan.pl/pliki/suchan/obrazy/image-20231005124138-1" style="width:132pt;height:46.5pt;visibility:visible" o:button="t">
            <v:fill o:detectmouseclick="t"/>
            <v:imagedata r:id="rId2" o:title=""/>
          </v:shape>
        </w:pict>
      </w:r>
    </w:hyperlink>
    <w:r>
      <w:rPr>
        <w:noProof/>
        <w:color w:val="0000FF"/>
        <w:sz w:val="24"/>
        <w:szCs w:val="24"/>
      </w:rPr>
      <w:t xml:space="preserve">                </w:t>
    </w:r>
  </w:p>
  <w:p w:rsidR="00EB5DD2" w:rsidRDefault="00EB5DD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5DF6"/>
    <w:rsid w:val="00085DC6"/>
    <w:rsid w:val="00085DF6"/>
    <w:rsid w:val="000C43E5"/>
    <w:rsid w:val="001563E4"/>
    <w:rsid w:val="001F630F"/>
    <w:rsid w:val="002F2A62"/>
    <w:rsid w:val="0038448D"/>
    <w:rsid w:val="003A7361"/>
    <w:rsid w:val="003E7221"/>
    <w:rsid w:val="0049749C"/>
    <w:rsid w:val="004E16C8"/>
    <w:rsid w:val="004E4430"/>
    <w:rsid w:val="005C21C4"/>
    <w:rsid w:val="005D4D6A"/>
    <w:rsid w:val="006718BC"/>
    <w:rsid w:val="006C429B"/>
    <w:rsid w:val="0072642F"/>
    <w:rsid w:val="0074018B"/>
    <w:rsid w:val="007556F4"/>
    <w:rsid w:val="007D746B"/>
    <w:rsid w:val="00816983"/>
    <w:rsid w:val="00884229"/>
    <w:rsid w:val="00922DFF"/>
    <w:rsid w:val="009774B5"/>
    <w:rsid w:val="009F676E"/>
    <w:rsid w:val="00A00321"/>
    <w:rsid w:val="00A13C22"/>
    <w:rsid w:val="00A75E14"/>
    <w:rsid w:val="00A9186A"/>
    <w:rsid w:val="00B470AB"/>
    <w:rsid w:val="00BA2240"/>
    <w:rsid w:val="00BB44CD"/>
    <w:rsid w:val="00BC2573"/>
    <w:rsid w:val="00BF2974"/>
    <w:rsid w:val="00BF7229"/>
    <w:rsid w:val="00C31B29"/>
    <w:rsid w:val="00C41AA1"/>
    <w:rsid w:val="00C46D6C"/>
    <w:rsid w:val="00C75842"/>
    <w:rsid w:val="00CA35D7"/>
    <w:rsid w:val="00CE7051"/>
    <w:rsid w:val="00CF3B71"/>
    <w:rsid w:val="00D00CD6"/>
    <w:rsid w:val="00D10FF5"/>
    <w:rsid w:val="00D25933"/>
    <w:rsid w:val="00DE745E"/>
    <w:rsid w:val="00E07C26"/>
    <w:rsid w:val="00E37AEA"/>
    <w:rsid w:val="00E8183E"/>
    <w:rsid w:val="00E84D1F"/>
    <w:rsid w:val="00EA7709"/>
    <w:rsid w:val="00EB5DD2"/>
    <w:rsid w:val="00F071EA"/>
    <w:rsid w:val="00F53BD9"/>
    <w:rsid w:val="00FF4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71EA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31B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31B29"/>
    <w:rPr>
      <w:rFonts w:eastAsia="Times New Roman" w:cs="Times New Roman"/>
      <w:lang w:eastAsia="pl-PL"/>
    </w:rPr>
  </w:style>
  <w:style w:type="paragraph" w:styleId="Footer">
    <w:name w:val="footer"/>
    <w:basedOn w:val="Normal"/>
    <w:link w:val="FooterChar"/>
    <w:uiPriority w:val="99"/>
    <w:rsid w:val="00C31B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31B29"/>
    <w:rPr>
      <w:rFonts w:eastAsia="Times New Roman" w:cs="Times New Roman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3A73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A7361"/>
    <w:rPr>
      <w:rFonts w:ascii="Tahoma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273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suchan.pl/pliki/suchan/obrazy/image-20231005124138-1.p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149</Words>
  <Characters>900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 nr 2 </dc:title>
  <dc:subject/>
  <dc:creator>Kasia</dc:creator>
  <cp:keywords/>
  <dc:description/>
  <cp:lastModifiedBy>ksam</cp:lastModifiedBy>
  <cp:revision>3</cp:revision>
  <dcterms:created xsi:type="dcterms:W3CDTF">2024-03-22T11:28:00Z</dcterms:created>
  <dcterms:modified xsi:type="dcterms:W3CDTF">2024-03-28T08:22:00Z</dcterms:modified>
</cp:coreProperties>
</file>