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12" w:rsidRPr="007649D9" w:rsidRDefault="00C03F12" w:rsidP="00BF2974">
      <w:pPr>
        <w:suppressAutoHyphens/>
        <w:spacing w:after="0"/>
        <w:ind w:left="4956" w:firstLine="708"/>
        <w:jc w:val="right"/>
        <w:rPr>
          <w:rFonts w:ascii="Times New Roman" w:hAnsi="Times New Roman"/>
          <w:b/>
          <w:i/>
          <w:sz w:val="20"/>
          <w:szCs w:val="20"/>
          <w:lang w:eastAsia="ar-SA"/>
        </w:rPr>
      </w:pPr>
      <w:r w:rsidRPr="007649D9">
        <w:rPr>
          <w:rFonts w:ascii="Times New Roman" w:hAnsi="Times New Roman"/>
          <w:b/>
          <w:i/>
          <w:sz w:val="20"/>
          <w:szCs w:val="20"/>
          <w:lang w:eastAsia="ar-SA"/>
        </w:rPr>
        <w:t xml:space="preserve">Załącznik  nr 1 </w:t>
      </w:r>
    </w:p>
    <w:p w:rsidR="00C03F12" w:rsidRPr="007649D9" w:rsidRDefault="00C03F12" w:rsidP="00BF2974">
      <w:pPr>
        <w:suppressAutoHyphens/>
        <w:spacing w:after="0"/>
        <w:ind w:left="4956" w:firstLine="708"/>
        <w:jc w:val="right"/>
        <w:rPr>
          <w:rFonts w:ascii="Times New Roman" w:hAnsi="Times New Roman"/>
          <w:i/>
          <w:sz w:val="20"/>
          <w:szCs w:val="20"/>
          <w:lang w:eastAsia="ar-SA"/>
        </w:rPr>
      </w:pPr>
      <w:r w:rsidRPr="007649D9">
        <w:rPr>
          <w:rFonts w:ascii="Times New Roman" w:hAnsi="Times New Roman"/>
          <w:i/>
          <w:sz w:val="20"/>
          <w:szCs w:val="20"/>
          <w:lang w:eastAsia="ar-SA"/>
        </w:rPr>
        <w:t xml:space="preserve">do </w:t>
      </w:r>
      <w:r>
        <w:rPr>
          <w:rFonts w:ascii="Times New Roman" w:hAnsi="Times New Roman"/>
          <w:i/>
          <w:sz w:val="20"/>
          <w:szCs w:val="20"/>
          <w:lang w:eastAsia="ar-SA"/>
        </w:rPr>
        <w:t>O</w:t>
      </w:r>
      <w:r w:rsidRPr="007649D9">
        <w:rPr>
          <w:rFonts w:ascii="Times New Roman" w:hAnsi="Times New Roman"/>
          <w:i/>
          <w:sz w:val="20"/>
          <w:szCs w:val="20"/>
          <w:lang w:eastAsia="ar-SA"/>
        </w:rPr>
        <w:t>głoszenia nr 1</w:t>
      </w:r>
    </w:p>
    <w:p w:rsidR="00C03F12" w:rsidRPr="007649D9" w:rsidRDefault="00C03F12" w:rsidP="0015086B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7649D9">
        <w:rPr>
          <w:rFonts w:ascii="Times New Roman" w:hAnsi="Times New Roman"/>
          <w:sz w:val="24"/>
          <w:szCs w:val="24"/>
          <w:lang w:eastAsia="ar-SA"/>
        </w:rPr>
        <w:tab/>
      </w:r>
      <w:r w:rsidRPr="007649D9">
        <w:rPr>
          <w:rFonts w:ascii="Times New Roman" w:hAnsi="Times New Roman"/>
          <w:sz w:val="24"/>
          <w:szCs w:val="24"/>
          <w:lang w:eastAsia="ar-SA"/>
        </w:rPr>
        <w:tab/>
      </w:r>
      <w:r w:rsidRPr="007649D9">
        <w:rPr>
          <w:rFonts w:ascii="Times New Roman" w:hAnsi="Times New Roman"/>
          <w:sz w:val="24"/>
          <w:szCs w:val="24"/>
          <w:lang w:eastAsia="ar-SA"/>
        </w:rPr>
        <w:tab/>
      </w:r>
      <w:r w:rsidRPr="007649D9">
        <w:rPr>
          <w:rFonts w:ascii="Times New Roman" w:hAnsi="Times New Roman"/>
          <w:sz w:val="24"/>
          <w:szCs w:val="24"/>
          <w:lang w:eastAsia="ar-SA"/>
        </w:rPr>
        <w:tab/>
      </w:r>
      <w:r w:rsidRPr="007649D9">
        <w:rPr>
          <w:rFonts w:ascii="Times New Roman" w:hAnsi="Times New Roman"/>
          <w:sz w:val="24"/>
          <w:szCs w:val="24"/>
          <w:lang w:eastAsia="ar-SA"/>
        </w:rPr>
        <w:tab/>
      </w:r>
      <w:r w:rsidRPr="007649D9">
        <w:rPr>
          <w:rFonts w:ascii="Times New Roman" w:hAnsi="Times New Roman"/>
          <w:sz w:val="24"/>
          <w:szCs w:val="24"/>
          <w:lang w:eastAsia="ar-SA"/>
        </w:rPr>
        <w:tab/>
      </w:r>
      <w:r w:rsidRPr="007649D9">
        <w:rPr>
          <w:rFonts w:ascii="Times New Roman" w:hAnsi="Times New Roman"/>
          <w:sz w:val="24"/>
          <w:szCs w:val="24"/>
          <w:lang w:eastAsia="ar-SA"/>
        </w:rPr>
        <w:tab/>
      </w:r>
    </w:p>
    <w:p w:rsidR="00C03F12" w:rsidRDefault="00C03F12" w:rsidP="006A4D71">
      <w:pPr>
        <w:pStyle w:val="Default"/>
        <w:spacing w:line="276" w:lineRule="auto"/>
        <w:jc w:val="center"/>
        <w:rPr>
          <w:b/>
          <w:bCs/>
          <w:color w:val="00000A"/>
          <w:sz w:val="28"/>
          <w:szCs w:val="28"/>
        </w:rPr>
      </w:pPr>
    </w:p>
    <w:p w:rsidR="00C03F12" w:rsidRPr="007649D9" w:rsidRDefault="00C03F12" w:rsidP="006A4D71">
      <w:pPr>
        <w:pStyle w:val="Default"/>
        <w:spacing w:line="276" w:lineRule="auto"/>
        <w:jc w:val="center"/>
        <w:rPr>
          <w:b/>
          <w:bCs/>
          <w:color w:val="00000A"/>
          <w:sz w:val="28"/>
          <w:szCs w:val="28"/>
        </w:rPr>
      </w:pPr>
      <w:r w:rsidRPr="007649D9">
        <w:rPr>
          <w:b/>
          <w:bCs/>
          <w:color w:val="00000A"/>
          <w:sz w:val="28"/>
          <w:szCs w:val="28"/>
        </w:rPr>
        <w:t>FORMULARZ OFERTY</w:t>
      </w:r>
    </w:p>
    <w:p w:rsidR="00C03F12" w:rsidRPr="007649D9" w:rsidRDefault="00C03F12" w:rsidP="006A4D71">
      <w:pPr>
        <w:pStyle w:val="Default"/>
        <w:spacing w:line="276" w:lineRule="auto"/>
        <w:jc w:val="center"/>
        <w:rPr>
          <w:b/>
          <w:bCs/>
          <w:color w:val="00000A"/>
        </w:rPr>
      </w:pP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 xml:space="preserve">Nie stosuje się przepisów ustawy z 11.09.2019 r. – Prawo zamówień publicznych </w:t>
      </w:r>
    </w:p>
    <w:p w:rsidR="00C03F12" w:rsidRPr="007649D9" w:rsidRDefault="00C03F12" w:rsidP="006A4D71">
      <w:pPr>
        <w:pStyle w:val="Default"/>
        <w:spacing w:line="276" w:lineRule="auto"/>
        <w:jc w:val="both"/>
        <w:rPr>
          <w:b/>
          <w:bCs/>
          <w:color w:val="00000A"/>
        </w:rPr>
      </w:pPr>
    </w:p>
    <w:p w:rsidR="00C03F12" w:rsidRPr="007649D9" w:rsidRDefault="00C03F12" w:rsidP="006A4D71">
      <w:pPr>
        <w:pStyle w:val="Default"/>
        <w:spacing w:line="276" w:lineRule="auto"/>
        <w:jc w:val="both"/>
        <w:rPr>
          <w:b/>
          <w:bCs/>
          <w:color w:val="00000A"/>
        </w:rPr>
      </w:pPr>
      <w:r w:rsidRPr="007649D9">
        <w:rPr>
          <w:b/>
          <w:bCs/>
          <w:color w:val="00000A"/>
        </w:rPr>
        <w:t>I. Nazwa i adres Zamawiającego</w:t>
      </w:r>
    </w:p>
    <w:p w:rsidR="00C03F12" w:rsidRPr="007649D9" w:rsidRDefault="00C03F12" w:rsidP="00272F50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 xml:space="preserve">Parafia Rzymskokatolicka pw. </w:t>
      </w:r>
      <w:r>
        <w:rPr>
          <w:color w:val="00000A"/>
        </w:rPr>
        <w:t>Św. Piotra i Pawła w Gołanicach</w:t>
      </w:r>
    </w:p>
    <w:p w:rsidR="00C03F12" w:rsidRPr="007649D9" w:rsidRDefault="00C03F12" w:rsidP="00272F50">
      <w:pPr>
        <w:pStyle w:val="Default"/>
        <w:spacing w:line="276" w:lineRule="auto"/>
        <w:jc w:val="both"/>
        <w:rPr>
          <w:color w:val="00000A"/>
        </w:rPr>
      </w:pPr>
      <w:r>
        <w:rPr>
          <w:color w:val="00000A"/>
        </w:rPr>
        <w:t>ul. Parkowa 19, Gołanice, 64 – 117 Krzycko Małe</w:t>
      </w:r>
    </w:p>
    <w:p w:rsidR="00C03F12" w:rsidRPr="007649D9" w:rsidRDefault="00C03F12" w:rsidP="006A4D71">
      <w:pPr>
        <w:pStyle w:val="Default"/>
        <w:spacing w:line="276" w:lineRule="auto"/>
        <w:jc w:val="both"/>
        <w:rPr>
          <w:b/>
          <w:bCs/>
          <w:color w:val="00000A"/>
        </w:rPr>
      </w:pPr>
    </w:p>
    <w:p w:rsidR="00C03F12" w:rsidRPr="007649D9" w:rsidRDefault="00C03F12" w:rsidP="006A4D71">
      <w:pPr>
        <w:pStyle w:val="Default"/>
        <w:spacing w:line="276" w:lineRule="auto"/>
        <w:jc w:val="both"/>
        <w:rPr>
          <w:b/>
          <w:bCs/>
          <w:color w:val="00000A"/>
        </w:rPr>
      </w:pPr>
      <w:r w:rsidRPr="007649D9">
        <w:rPr>
          <w:b/>
          <w:bCs/>
          <w:color w:val="00000A"/>
        </w:rPr>
        <w:t>II. Przedmiot zamówienia</w:t>
      </w:r>
    </w:p>
    <w:p w:rsidR="00C03F12" w:rsidRPr="007649D9" w:rsidRDefault="00C03F12" w:rsidP="00272F50">
      <w:pPr>
        <w:pStyle w:val="Default"/>
        <w:spacing w:line="276" w:lineRule="auto"/>
        <w:jc w:val="both"/>
        <w:rPr>
          <w:color w:val="00000A"/>
        </w:rPr>
      </w:pPr>
      <w:r>
        <w:rPr>
          <w:color w:val="00000A"/>
        </w:rPr>
        <w:t xml:space="preserve">Prace konserwatorskie przy zabytku tj. prace związane z osuszeniem murów kościoła – wykonanie izolacji poziomej, przywrócenie powierzchni remontowych do użytku publicznego. </w:t>
      </w:r>
    </w:p>
    <w:p w:rsidR="00C03F12" w:rsidRPr="007649D9" w:rsidRDefault="00C03F12" w:rsidP="006A4D71">
      <w:pPr>
        <w:pStyle w:val="Default"/>
        <w:spacing w:line="276" w:lineRule="auto"/>
        <w:jc w:val="both"/>
        <w:rPr>
          <w:b/>
          <w:bCs/>
          <w:color w:val="00000A"/>
        </w:rPr>
      </w:pPr>
    </w:p>
    <w:p w:rsidR="00C03F12" w:rsidRPr="007649D9" w:rsidRDefault="00C03F12" w:rsidP="006A4D71">
      <w:pPr>
        <w:pStyle w:val="Default"/>
        <w:spacing w:line="276" w:lineRule="auto"/>
        <w:jc w:val="both"/>
        <w:rPr>
          <w:b/>
          <w:bCs/>
          <w:color w:val="00000A"/>
        </w:rPr>
      </w:pPr>
      <w:r w:rsidRPr="007649D9">
        <w:rPr>
          <w:b/>
          <w:bCs/>
          <w:color w:val="00000A"/>
        </w:rPr>
        <w:t xml:space="preserve">III. Wymagania związane z wykonaniem przedmiotu zamówienia: </w:t>
      </w:r>
      <w:r w:rsidRPr="007649D9">
        <w:rPr>
          <w:color w:val="00000A"/>
        </w:rPr>
        <w:t xml:space="preserve">zgodnie z treścią </w:t>
      </w:r>
      <w:r>
        <w:rPr>
          <w:color w:val="00000A"/>
        </w:rPr>
        <w:t>O</w:t>
      </w:r>
      <w:r w:rsidRPr="007649D9">
        <w:rPr>
          <w:color w:val="00000A"/>
        </w:rPr>
        <w:t>głoszenia nr</w:t>
      </w:r>
      <w:r>
        <w:rPr>
          <w:color w:val="00000A"/>
        </w:rPr>
        <w:t xml:space="preserve"> 1 </w:t>
      </w:r>
      <w:r w:rsidRPr="007649D9">
        <w:rPr>
          <w:b/>
          <w:bCs/>
          <w:color w:val="00000A"/>
        </w:rPr>
        <w:t>.</w:t>
      </w: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</w:p>
    <w:p w:rsidR="00C03F12" w:rsidRPr="007649D9" w:rsidRDefault="00C03F12" w:rsidP="006A4D71">
      <w:pPr>
        <w:pStyle w:val="Default"/>
        <w:spacing w:line="276" w:lineRule="auto"/>
        <w:jc w:val="both"/>
        <w:rPr>
          <w:b/>
          <w:color w:val="00000A"/>
        </w:rPr>
      </w:pPr>
      <w:r w:rsidRPr="007649D9">
        <w:rPr>
          <w:b/>
          <w:color w:val="00000A"/>
        </w:rPr>
        <w:t xml:space="preserve">IV. Nazwa i adres WYKONAWCY * </w:t>
      </w:r>
    </w:p>
    <w:p w:rsidR="00C03F12" w:rsidRPr="007649D9" w:rsidRDefault="00C03F12" w:rsidP="0015086B">
      <w:pPr>
        <w:pStyle w:val="Default"/>
        <w:spacing w:line="360" w:lineRule="auto"/>
        <w:jc w:val="both"/>
        <w:rPr>
          <w:color w:val="00000A"/>
        </w:rPr>
      </w:pPr>
      <w:r w:rsidRPr="007649D9">
        <w:rPr>
          <w:color w:val="00000A"/>
        </w:rPr>
        <w:t>……………………………………………………</w:t>
      </w:r>
      <w:r>
        <w:rPr>
          <w:color w:val="00000A"/>
        </w:rPr>
        <w:t>……………………………………………</w:t>
      </w:r>
    </w:p>
    <w:p w:rsidR="00C03F12" w:rsidRPr="007649D9" w:rsidRDefault="00C03F12" w:rsidP="0015086B">
      <w:pPr>
        <w:pStyle w:val="Default"/>
        <w:spacing w:line="360" w:lineRule="auto"/>
        <w:jc w:val="both"/>
        <w:rPr>
          <w:color w:val="00000A"/>
        </w:rPr>
      </w:pPr>
      <w:r w:rsidRPr="007649D9">
        <w:rPr>
          <w:color w:val="00000A"/>
        </w:rPr>
        <w:t>…………………………………………………………………………………………………</w:t>
      </w:r>
    </w:p>
    <w:p w:rsidR="00C03F12" w:rsidRPr="007649D9" w:rsidRDefault="00C03F12" w:rsidP="0015086B">
      <w:pPr>
        <w:pStyle w:val="Default"/>
        <w:spacing w:line="360" w:lineRule="auto"/>
        <w:jc w:val="both"/>
        <w:rPr>
          <w:color w:val="00000A"/>
        </w:rPr>
      </w:pPr>
      <w:r w:rsidRPr="007649D9">
        <w:rPr>
          <w:color w:val="00000A"/>
        </w:rPr>
        <w:t xml:space="preserve">………………………………………………………………………………………………… </w:t>
      </w:r>
    </w:p>
    <w:p w:rsidR="00C03F12" w:rsidRPr="007649D9" w:rsidRDefault="00C03F12" w:rsidP="0015086B">
      <w:pPr>
        <w:pStyle w:val="Default"/>
        <w:spacing w:line="360" w:lineRule="auto"/>
        <w:jc w:val="both"/>
        <w:rPr>
          <w:color w:val="00000A"/>
        </w:rPr>
      </w:pPr>
      <w:r w:rsidRPr="007649D9">
        <w:rPr>
          <w:color w:val="00000A"/>
        </w:rPr>
        <w:t xml:space="preserve">KRS ..........................................................  </w:t>
      </w:r>
    </w:p>
    <w:p w:rsidR="00C03F12" w:rsidRPr="007649D9" w:rsidRDefault="00C03F12" w:rsidP="0015086B">
      <w:pPr>
        <w:pStyle w:val="Default"/>
        <w:spacing w:line="360" w:lineRule="auto"/>
        <w:jc w:val="both"/>
        <w:rPr>
          <w:color w:val="00000A"/>
        </w:rPr>
      </w:pPr>
      <w:r w:rsidRPr="007649D9">
        <w:rPr>
          <w:color w:val="00000A"/>
        </w:rPr>
        <w:t xml:space="preserve">NIP ...........................................................   </w:t>
      </w:r>
    </w:p>
    <w:p w:rsidR="00C03F12" w:rsidRPr="007649D9" w:rsidRDefault="00C03F12" w:rsidP="0015086B">
      <w:pPr>
        <w:pStyle w:val="Default"/>
        <w:spacing w:line="360" w:lineRule="auto"/>
        <w:jc w:val="both"/>
        <w:rPr>
          <w:color w:val="00000A"/>
        </w:rPr>
      </w:pPr>
      <w:r w:rsidRPr="007649D9">
        <w:rPr>
          <w:color w:val="00000A"/>
        </w:rPr>
        <w:t>REGON....................................................</w:t>
      </w:r>
    </w:p>
    <w:p w:rsidR="00C03F12" w:rsidRPr="007649D9" w:rsidRDefault="00C03F12" w:rsidP="003F2D44">
      <w:pPr>
        <w:pStyle w:val="Default"/>
        <w:spacing w:line="276" w:lineRule="auto"/>
        <w:jc w:val="both"/>
        <w:rPr>
          <w:i/>
          <w:color w:val="00000A"/>
        </w:rPr>
      </w:pPr>
      <w:r w:rsidRPr="007649D9">
        <w:rPr>
          <w:i/>
          <w:color w:val="00000A"/>
        </w:rPr>
        <w:t>*w przypadku Wykonawców wspólnie ubiegających się o zmówienie (np. konsorcjum, spółka cywilna tj. wspólnicy spółki cywilnej) należy wymienić wszystkich Wykonawców wspólnie ubiegających się o zamówienie</w:t>
      </w:r>
    </w:p>
    <w:p w:rsidR="00C03F12" w:rsidRPr="007649D9" w:rsidRDefault="00C03F12" w:rsidP="003F2D44">
      <w:pPr>
        <w:pStyle w:val="Default"/>
        <w:spacing w:line="276" w:lineRule="auto"/>
        <w:jc w:val="both"/>
        <w:rPr>
          <w:i/>
          <w:color w:val="00000A"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4270"/>
      </w:tblGrid>
      <w:tr w:rsidR="00C03F12" w:rsidRPr="007649D9" w:rsidTr="00EC3103">
        <w:tc>
          <w:tcPr>
            <w:tcW w:w="5971" w:type="dxa"/>
            <w:gridSpan w:val="2"/>
          </w:tcPr>
          <w:p w:rsidR="00C03F12" w:rsidRPr="007649D9" w:rsidRDefault="00C03F12" w:rsidP="00EC3103">
            <w:pPr>
              <w:pStyle w:val="Default"/>
              <w:spacing w:line="276" w:lineRule="auto"/>
              <w:jc w:val="center"/>
              <w:rPr>
                <w:color w:val="00000A"/>
              </w:rPr>
            </w:pPr>
            <w:r w:rsidRPr="007649D9">
              <w:rPr>
                <w:color w:val="00000A"/>
              </w:rPr>
              <w:t>Dane kontaktowe</w:t>
            </w:r>
          </w:p>
        </w:tc>
      </w:tr>
      <w:tr w:rsidR="00C03F12" w:rsidRPr="007649D9" w:rsidTr="00EC3103">
        <w:tc>
          <w:tcPr>
            <w:tcW w:w="1701" w:type="dxa"/>
          </w:tcPr>
          <w:p w:rsidR="00C03F12" w:rsidRPr="007649D9" w:rsidRDefault="00C03F12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  <w:r w:rsidRPr="007649D9">
              <w:rPr>
                <w:color w:val="00000A"/>
              </w:rPr>
              <w:t>nr telefonu:</w:t>
            </w:r>
          </w:p>
        </w:tc>
        <w:tc>
          <w:tcPr>
            <w:tcW w:w="4270" w:type="dxa"/>
          </w:tcPr>
          <w:p w:rsidR="00C03F12" w:rsidRPr="007649D9" w:rsidRDefault="00C03F12" w:rsidP="00EC3103">
            <w:pPr>
              <w:pStyle w:val="Default"/>
              <w:spacing w:line="276" w:lineRule="auto"/>
              <w:jc w:val="center"/>
              <w:rPr>
                <w:color w:val="00000A"/>
              </w:rPr>
            </w:pPr>
          </w:p>
          <w:p w:rsidR="00C03F12" w:rsidRPr="007649D9" w:rsidRDefault="00C03F12" w:rsidP="00EC3103">
            <w:pPr>
              <w:pStyle w:val="Default"/>
              <w:spacing w:line="276" w:lineRule="auto"/>
              <w:jc w:val="center"/>
              <w:rPr>
                <w:color w:val="00000A"/>
              </w:rPr>
            </w:pPr>
          </w:p>
        </w:tc>
      </w:tr>
      <w:tr w:rsidR="00C03F12" w:rsidRPr="007649D9" w:rsidTr="00EC3103">
        <w:tc>
          <w:tcPr>
            <w:tcW w:w="1701" w:type="dxa"/>
          </w:tcPr>
          <w:p w:rsidR="00C03F12" w:rsidRPr="007649D9" w:rsidRDefault="00C03F12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  <w:r w:rsidRPr="007649D9">
              <w:rPr>
                <w:color w:val="00000A"/>
              </w:rPr>
              <w:t>e-mail:</w:t>
            </w:r>
          </w:p>
        </w:tc>
        <w:tc>
          <w:tcPr>
            <w:tcW w:w="4270" w:type="dxa"/>
          </w:tcPr>
          <w:p w:rsidR="00C03F12" w:rsidRPr="007649D9" w:rsidRDefault="00C03F12" w:rsidP="00EC3103">
            <w:pPr>
              <w:pStyle w:val="Default"/>
              <w:spacing w:line="276" w:lineRule="auto"/>
              <w:jc w:val="center"/>
              <w:rPr>
                <w:color w:val="00000A"/>
              </w:rPr>
            </w:pPr>
          </w:p>
          <w:p w:rsidR="00C03F12" w:rsidRPr="007649D9" w:rsidRDefault="00C03F12" w:rsidP="00EC3103">
            <w:pPr>
              <w:pStyle w:val="Default"/>
              <w:spacing w:line="276" w:lineRule="auto"/>
              <w:jc w:val="center"/>
              <w:rPr>
                <w:color w:val="00000A"/>
              </w:rPr>
            </w:pPr>
          </w:p>
        </w:tc>
      </w:tr>
    </w:tbl>
    <w:p w:rsidR="00C03F12" w:rsidRDefault="00C03F12" w:rsidP="006A4D71">
      <w:pPr>
        <w:pStyle w:val="Default"/>
        <w:spacing w:line="276" w:lineRule="auto"/>
        <w:jc w:val="both"/>
        <w:rPr>
          <w:color w:val="00000A"/>
        </w:rPr>
      </w:pP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 xml:space="preserve">1. Oferujemy wykonanie całości przedmiotu zamówienia pn.:” </w:t>
      </w:r>
      <w:r>
        <w:rPr>
          <w:color w:val="00000A"/>
        </w:rPr>
        <w:t xml:space="preserve">Remont kościoła </w:t>
      </w:r>
      <w:r>
        <w:rPr>
          <w:color w:val="00000A"/>
        </w:rPr>
        <w:br/>
        <w:t>w Gołanicach</w:t>
      </w:r>
      <w:r w:rsidRPr="007649D9">
        <w:rPr>
          <w:color w:val="00000A"/>
        </w:rPr>
        <w:t xml:space="preserve">” za cenę ryczałtową: </w:t>
      </w: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3402"/>
        <w:gridCol w:w="868"/>
      </w:tblGrid>
      <w:tr w:rsidR="00C03F12" w:rsidRPr="007649D9" w:rsidTr="00EC3103">
        <w:tc>
          <w:tcPr>
            <w:tcW w:w="1701" w:type="dxa"/>
          </w:tcPr>
          <w:p w:rsidR="00C03F12" w:rsidRPr="007649D9" w:rsidRDefault="00C03F12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  <w:r w:rsidRPr="007649D9">
              <w:rPr>
                <w:color w:val="00000A"/>
              </w:rPr>
              <w:t>Cena netto:</w:t>
            </w:r>
          </w:p>
        </w:tc>
        <w:tc>
          <w:tcPr>
            <w:tcW w:w="3402" w:type="dxa"/>
          </w:tcPr>
          <w:p w:rsidR="00C03F12" w:rsidRPr="007649D9" w:rsidRDefault="00C03F12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</w:p>
          <w:p w:rsidR="00C03F12" w:rsidRPr="007649D9" w:rsidRDefault="00C03F12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</w:p>
        </w:tc>
        <w:tc>
          <w:tcPr>
            <w:tcW w:w="868" w:type="dxa"/>
          </w:tcPr>
          <w:p w:rsidR="00C03F12" w:rsidRPr="007649D9" w:rsidRDefault="00C03F12" w:rsidP="00EC3103">
            <w:pPr>
              <w:pStyle w:val="Default"/>
              <w:spacing w:line="276" w:lineRule="auto"/>
              <w:jc w:val="center"/>
              <w:rPr>
                <w:color w:val="00000A"/>
              </w:rPr>
            </w:pPr>
            <w:r w:rsidRPr="007649D9">
              <w:rPr>
                <w:color w:val="00000A"/>
              </w:rPr>
              <w:t>zł</w:t>
            </w:r>
          </w:p>
        </w:tc>
      </w:tr>
      <w:tr w:rsidR="00C03F12" w:rsidRPr="007649D9" w:rsidTr="00EC3103">
        <w:tc>
          <w:tcPr>
            <w:tcW w:w="1701" w:type="dxa"/>
          </w:tcPr>
          <w:p w:rsidR="00C03F12" w:rsidRPr="007649D9" w:rsidRDefault="00C03F12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  <w:r w:rsidRPr="007649D9">
              <w:rPr>
                <w:color w:val="00000A"/>
              </w:rPr>
              <w:t>VAT 23% :</w:t>
            </w:r>
          </w:p>
        </w:tc>
        <w:tc>
          <w:tcPr>
            <w:tcW w:w="3402" w:type="dxa"/>
          </w:tcPr>
          <w:p w:rsidR="00C03F12" w:rsidRPr="007649D9" w:rsidRDefault="00C03F12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</w:p>
          <w:p w:rsidR="00C03F12" w:rsidRPr="007649D9" w:rsidRDefault="00C03F12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</w:p>
        </w:tc>
        <w:tc>
          <w:tcPr>
            <w:tcW w:w="868" w:type="dxa"/>
          </w:tcPr>
          <w:p w:rsidR="00C03F12" w:rsidRPr="007649D9" w:rsidRDefault="00C03F12" w:rsidP="00EC3103">
            <w:pPr>
              <w:pStyle w:val="Default"/>
              <w:spacing w:line="276" w:lineRule="auto"/>
              <w:jc w:val="center"/>
              <w:rPr>
                <w:color w:val="00000A"/>
              </w:rPr>
            </w:pPr>
            <w:r w:rsidRPr="007649D9">
              <w:rPr>
                <w:color w:val="00000A"/>
              </w:rPr>
              <w:t>zł</w:t>
            </w:r>
          </w:p>
        </w:tc>
      </w:tr>
      <w:tr w:rsidR="00C03F12" w:rsidRPr="007649D9" w:rsidTr="00EC3103">
        <w:tc>
          <w:tcPr>
            <w:tcW w:w="1701" w:type="dxa"/>
          </w:tcPr>
          <w:p w:rsidR="00C03F12" w:rsidRPr="007649D9" w:rsidRDefault="00C03F12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  <w:r w:rsidRPr="007649D9">
              <w:rPr>
                <w:color w:val="00000A"/>
              </w:rPr>
              <w:t>Cena brutto:</w:t>
            </w:r>
          </w:p>
        </w:tc>
        <w:tc>
          <w:tcPr>
            <w:tcW w:w="3402" w:type="dxa"/>
          </w:tcPr>
          <w:p w:rsidR="00C03F12" w:rsidRPr="007649D9" w:rsidRDefault="00C03F12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</w:p>
          <w:p w:rsidR="00C03F12" w:rsidRPr="007649D9" w:rsidRDefault="00C03F12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</w:p>
        </w:tc>
        <w:tc>
          <w:tcPr>
            <w:tcW w:w="868" w:type="dxa"/>
          </w:tcPr>
          <w:p w:rsidR="00C03F12" w:rsidRPr="007649D9" w:rsidRDefault="00C03F12" w:rsidP="00EC3103">
            <w:pPr>
              <w:pStyle w:val="Default"/>
              <w:spacing w:line="276" w:lineRule="auto"/>
              <w:jc w:val="center"/>
              <w:rPr>
                <w:color w:val="00000A"/>
              </w:rPr>
            </w:pPr>
            <w:r w:rsidRPr="007649D9">
              <w:rPr>
                <w:color w:val="00000A"/>
              </w:rPr>
              <w:t>zł</w:t>
            </w:r>
          </w:p>
        </w:tc>
      </w:tr>
    </w:tbl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 xml:space="preserve">Zgodnie z warunkami zawartymi w treści Ogłoszenia nr </w:t>
      </w:r>
      <w:r>
        <w:rPr>
          <w:color w:val="00000A"/>
        </w:rPr>
        <w:t>1</w:t>
      </w:r>
      <w:r w:rsidRPr="007649D9">
        <w:rPr>
          <w:color w:val="00000A"/>
        </w:rPr>
        <w:t xml:space="preserve"> oraz zgodnie z zasadami najlepszej wiedzy technicznej i sztuki budowlanej, obowiązującymi przepisami i normami w terminie wskazanym w Ogłoszeniu nr </w:t>
      </w:r>
      <w:r>
        <w:rPr>
          <w:color w:val="00000A"/>
        </w:rPr>
        <w:t>1</w:t>
      </w:r>
      <w:r w:rsidRPr="007649D9">
        <w:rPr>
          <w:color w:val="00000A"/>
        </w:rPr>
        <w:t>.</w:t>
      </w: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>2. Oświadczamy, że jesteśmy związani niniejszą ofertą przez okres 30 dni od upływu terminu składania ofert.</w:t>
      </w:r>
    </w:p>
    <w:p w:rsidR="00C03F12" w:rsidRPr="007649D9" w:rsidRDefault="00C03F12" w:rsidP="00F63A7C">
      <w:pPr>
        <w:pStyle w:val="Default"/>
        <w:spacing w:line="276" w:lineRule="auto"/>
        <w:jc w:val="both"/>
        <w:rPr>
          <w:color w:val="00000A"/>
        </w:rPr>
      </w:pPr>
    </w:p>
    <w:p w:rsidR="00C03F12" w:rsidRPr="007649D9" w:rsidRDefault="00C03F12" w:rsidP="00F63A7C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>3. Oświadczamy, że nie jesteśmy powiązani osobowo lub kapitałowo z Zamawiającym. 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Wykonawcy.</w:t>
      </w: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 xml:space="preserve">4. Oświadczamy, że zapoznaliśmy się z treścią Ogłoszenia nr </w:t>
      </w:r>
      <w:r>
        <w:rPr>
          <w:color w:val="00000A"/>
        </w:rPr>
        <w:t>1</w:t>
      </w:r>
      <w:r w:rsidRPr="007649D9">
        <w:rPr>
          <w:color w:val="00000A"/>
        </w:rPr>
        <w:t xml:space="preserve"> i akceptujemy jego treść.</w:t>
      </w: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>5. Zobowiązujemy się do zawarcia umowy w miejscu i terminie wyznaczonym przez Zamawiającego, jeżeli zostanie wybrana nasza oferta.</w:t>
      </w: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</w:p>
    <w:p w:rsidR="00C03F12" w:rsidRPr="007649D9" w:rsidRDefault="00C03F12" w:rsidP="0070065A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>6. Oświadczamy, że wypełniliśmy obowiązki informacyjne przewidziane w art. 13 lub art. 14 RODO1) wobec osób fizycznych, od których dane osobowe bezpośrednio lub pośrednio pozyskaliśmy w celu ubiegania się o udzielenie niniejszego zamówienia.</w:t>
      </w:r>
    </w:p>
    <w:p w:rsidR="00C03F12" w:rsidRPr="007649D9" w:rsidRDefault="00C03F12" w:rsidP="006A4D71">
      <w:pPr>
        <w:pStyle w:val="Default"/>
        <w:spacing w:line="276" w:lineRule="auto"/>
        <w:jc w:val="both"/>
        <w:rPr>
          <w:color w:val="00000A"/>
        </w:rPr>
      </w:pPr>
    </w:p>
    <w:p w:rsidR="00C03F12" w:rsidRPr="007649D9" w:rsidRDefault="00C03F12" w:rsidP="00E91544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>7. Wyrażamy zgodę na przetwarzanie naszych danych osobowych zawartych w ofercie dla potrzeb niezbędnych do realizacji niniejszego zapytania ofertowego zgodnie z ustawą z dnia 10 maja 2018 r. o ochronie danych osobowych (tj. Dz.U. z 2019 r. poz. 1781).</w:t>
      </w:r>
    </w:p>
    <w:p w:rsidR="00C03F12" w:rsidRPr="007649D9" w:rsidRDefault="00C03F12" w:rsidP="00243669">
      <w:pPr>
        <w:pStyle w:val="Default"/>
        <w:spacing w:line="276" w:lineRule="auto"/>
        <w:jc w:val="both"/>
        <w:rPr>
          <w:color w:val="00000A"/>
        </w:rPr>
      </w:pPr>
    </w:p>
    <w:p w:rsidR="00C03F12" w:rsidRPr="007649D9" w:rsidRDefault="00C03F12" w:rsidP="00A75E14">
      <w:pPr>
        <w:suppressAutoHyphens/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C03F12" w:rsidRPr="007649D9" w:rsidRDefault="00C03F12" w:rsidP="007649D9">
      <w:pPr>
        <w:suppressAutoHyphens/>
        <w:spacing w:after="0"/>
        <w:rPr>
          <w:rFonts w:ascii="Times New Roman" w:hAnsi="Times New Roman"/>
          <w:sz w:val="24"/>
          <w:szCs w:val="24"/>
          <w:lang w:eastAsia="ar-SA"/>
        </w:rPr>
      </w:pPr>
    </w:p>
    <w:p w:rsidR="00C03F12" w:rsidRPr="007649D9" w:rsidRDefault="00C03F12" w:rsidP="00E91544">
      <w:pPr>
        <w:suppressAutoHyphens/>
        <w:spacing w:after="0"/>
        <w:ind w:left="2832"/>
        <w:jc w:val="both"/>
        <w:rPr>
          <w:rFonts w:ascii="Times New Roman" w:hAnsi="Times New Roman"/>
          <w:sz w:val="24"/>
          <w:szCs w:val="24"/>
          <w:lang w:eastAsia="ar-SA"/>
        </w:rPr>
      </w:pPr>
      <w:r w:rsidRPr="007649D9">
        <w:rPr>
          <w:rFonts w:ascii="Times New Roman" w:hAnsi="Times New Roman"/>
          <w:sz w:val="24"/>
          <w:szCs w:val="24"/>
          <w:lang w:eastAsia="ar-SA"/>
        </w:rPr>
        <w:t>………...…………………………...…………..</w:t>
      </w:r>
      <w:r>
        <w:rPr>
          <w:rFonts w:ascii="Times New Roman" w:hAnsi="Times New Roman"/>
          <w:sz w:val="24"/>
          <w:szCs w:val="24"/>
          <w:lang w:eastAsia="ar-SA"/>
        </w:rPr>
        <w:t>............................</w:t>
      </w:r>
    </w:p>
    <w:p w:rsidR="00C03F12" w:rsidRPr="007649D9" w:rsidRDefault="00C03F12" w:rsidP="00E91544">
      <w:pPr>
        <w:suppressAutoHyphens/>
        <w:spacing w:after="0"/>
        <w:jc w:val="right"/>
        <w:rPr>
          <w:rFonts w:ascii="Times New Roman" w:hAnsi="Times New Roman"/>
          <w:sz w:val="24"/>
          <w:szCs w:val="24"/>
        </w:rPr>
      </w:pPr>
      <w:r w:rsidRPr="007649D9">
        <w:rPr>
          <w:rFonts w:ascii="Times New Roman" w:hAnsi="Times New Roman"/>
          <w:i/>
          <w:sz w:val="24"/>
          <w:szCs w:val="24"/>
          <w:lang w:eastAsia="ar-SA"/>
        </w:rPr>
        <w:t>(data i podpis upoważnionego przedstawiciela Wykonawcy)</w:t>
      </w:r>
    </w:p>
    <w:sectPr w:rsidR="00C03F12" w:rsidRPr="007649D9" w:rsidSect="00E818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F12" w:rsidRDefault="00C03F12" w:rsidP="00C31B29">
      <w:pPr>
        <w:spacing w:after="0" w:line="240" w:lineRule="auto"/>
      </w:pPr>
      <w:r>
        <w:separator/>
      </w:r>
    </w:p>
  </w:endnote>
  <w:endnote w:type="continuationSeparator" w:id="0">
    <w:p w:rsidR="00C03F12" w:rsidRDefault="00C03F12" w:rsidP="00C3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F12" w:rsidRDefault="00C03F12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C03F12" w:rsidRDefault="00C03F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F12" w:rsidRDefault="00C03F12" w:rsidP="00C31B29">
      <w:pPr>
        <w:spacing w:after="0" w:line="240" w:lineRule="auto"/>
      </w:pPr>
      <w:r>
        <w:separator/>
      </w:r>
    </w:p>
  </w:footnote>
  <w:footnote w:type="continuationSeparator" w:id="0">
    <w:p w:rsidR="00C03F12" w:rsidRDefault="00C03F12" w:rsidP="00C3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F12" w:rsidRDefault="00C03F12" w:rsidP="004E4430">
    <w:pPr>
      <w:pStyle w:val="Header"/>
      <w:jc w:val="center"/>
      <w:rPr>
        <w:noProof/>
        <w:color w:val="0000FF"/>
        <w:sz w:val="24"/>
        <w:szCs w:val="24"/>
      </w:rPr>
    </w:pPr>
    <w:hyperlink r:id="rId1" w:history="1">
      <w:r w:rsidRPr="00044937">
        <w:rPr>
          <w:rFonts w:ascii="Times New Roman" w:hAnsi="Times New Roman"/>
          <w:noProof/>
          <w:color w:val="0000FF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330067159" o:spid="_x0000_i1026" type="#_x0000_t75" href="https://suchan.pl/pliki/suchan/obrazy/image-20231005124138" style="width:132pt;height:46.5pt;visibility:visible" o:button="t">
            <v:fill o:detectmouseclick="t"/>
            <v:imagedata r:id="rId2" o:title=""/>
          </v:shape>
        </w:pict>
      </w:r>
    </w:hyperlink>
    <w:r>
      <w:rPr>
        <w:noProof/>
        <w:color w:val="0000FF"/>
        <w:sz w:val="24"/>
        <w:szCs w:val="24"/>
      </w:rPr>
      <w:t xml:space="preserve">                </w:t>
    </w:r>
  </w:p>
  <w:p w:rsidR="00C03F12" w:rsidRDefault="00C03F1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169F7559"/>
    <w:multiLevelType w:val="hybridMultilevel"/>
    <w:tmpl w:val="379E2886"/>
    <w:lvl w:ilvl="0" w:tplc="6FE66048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095C8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4">
    <w:abstractNumId w:val="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5">
    <w:abstractNumId w:val="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DF6"/>
    <w:rsid w:val="00044937"/>
    <w:rsid w:val="00085DC6"/>
    <w:rsid w:val="00085DF6"/>
    <w:rsid w:val="000C3FC6"/>
    <w:rsid w:val="000C43E5"/>
    <w:rsid w:val="000E0156"/>
    <w:rsid w:val="0015086B"/>
    <w:rsid w:val="001563E4"/>
    <w:rsid w:val="001765E8"/>
    <w:rsid w:val="001B1C89"/>
    <w:rsid w:val="001F630F"/>
    <w:rsid w:val="00207C34"/>
    <w:rsid w:val="00243669"/>
    <w:rsid w:val="00272F50"/>
    <w:rsid w:val="002D3869"/>
    <w:rsid w:val="002F3678"/>
    <w:rsid w:val="0038448D"/>
    <w:rsid w:val="003A3C94"/>
    <w:rsid w:val="003A7361"/>
    <w:rsid w:val="003D7133"/>
    <w:rsid w:val="003E36D8"/>
    <w:rsid w:val="003F2D44"/>
    <w:rsid w:val="0049749C"/>
    <w:rsid w:val="004E4430"/>
    <w:rsid w:val="004F158E"/>
    <w:rsid w:val="0054285F"/>
    <w:rsid w:val="005B746F"/>
    <w:rsid w:val="005D4D6A"/>
    <w:rsid w:val="005E1469"/>
    <w:rsid w:val="0061156B"/>
    <w:rsid w:val="00641BAA"/>
    <w:rsid w:val="006718BC"/>
    <w:rsid w:val="006A4D71"/>
    <w:rsid w:val="0070065A"/>
    <w:rsid w:val="0072642F"/>
    <w:rsid w:val="0074018B"/>
    <w:rsid w:val="007556F4"/>
    <w:rsid w:val="007649D9"/>
    <w:rsid w:val="00816983"/>
    <w:rsid w:val="00846893"/>
    <w:rsid w:val="00884229"/>
    <w:rsid w:val="00975B05"/>
    <w:rsid w:val="009774B5"/>
    <w:rsid w:val="009F676E"/>
    <w:rsid w:val="00A00321"/>
    <w:rsid w:val="00A13C22"/>
    <w:rsid w:val="00A75E14"/>
    <w:rsid w:val="00A9186A"/>
    <w:rsid w:val="00AB0AFD"/>
    <w:rsid w:val="00AD65D6"/>
    <w:rsid w:val="00AD7598"/>
    <w:rsid w:val="00BA2240"/>
    <w:rsid w:val="00BF2974"/>
    <w:rsid w:val="00BF7229"/>
    <w:rsid w:val="00C03F12"/>
    <w:rsid w:val="00C31B29"/>
    <w:rsid w:val="00C46D6C"/>
    <w:rsid w:val="00C75842"/>
    <w:rsid w:val="00CD2167"/>
    <w:rsid w:val="00CE7051"/>
    <w:rsid w:val="00D00CD6"/>
    <w:rsid w:val="00D25933"/>
    <w:rsid w:val="00D25EFA"/>
    <w:rsid w:val="00DE745E"/>
    <w:rsid w:val="00E8183E"/>
    <w:rsid w:val="00E91544"/>
    <w:rsid w:val="00EC3103"/>
    <w:rsid w:val="00F071EA"/>
    <w:rsid w:val="00F63A7C"/>
    <w:rsid w:val="00FD1B45"/>
    <w:rsid w:val="00FE2DC9"/>
    <w:rsid w:val="00FF4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EA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31B29"/>
    <w:rPr>
      <w:rFonts w:eastAsia="Times New Roman" w:cs="Times New Roman"/>
      <w:lang w:eastAsia="pl-PL"/>
    </w:rPr>
  </w:style>
  <w:style w:type="paragraph" w:styleId="Footer">
    <w:name w:val="footer"/>
    <w:basedOn w:val="Normal"/>
    <w:link w:val="FooterChar"/>
    <w:uiPriority w:val="99"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31B29"/>
    <w:rPr>
      <w:rFonts w:eastAsia="Times New Roman" w:cs="Times New Roman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3A7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7361"/>
    <w:rPr>
      <w:rFonts w:ascii="Tahoma" w:hAnsi="Tahoma" w:cs="Tahoma"/>
      <w:sz w:val="16"/>
      <w:szCs w:val="16"/>
      <w:lang w:eastAsia="pl-PL"/>
    </w:rPr>
  </w:style>
  <w:style w:type="paragraph" w:customStyle="1" w:styleId="Default">
    <w:name w:val="Default"/>
    <w:uiPriority w:val="99"/>
    <w:rsid w:val="006A4D71"/>
    <w:pPr>
      <w:suppressAutoHyphens/>
      <w:spacing w:line="100" w:lineRule="atLeast"/>
    </w:pPr>
    <w:rPr>
      <w:rFonts w:ascii="Times New Roman" w:eastAsia="SimSun" w:hAnsi="Times New Roman"/>
      <w:color w:val="000000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99"/>
    <w:rsid w:val="00F63A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2">
    <w:name w:val="Tekst treści (2)_"/>
    <w:basedOn w:val="DefaultParagraphFont"/>
    <w:link w:val="Teksttreci21"/>
    <w:uiPriority w:val="99"/>
    <w:locked/>
    <w:rsid w:val="0070065A"/>
    <w:rPr>
      <w:rFonts w:ascii="Times New Roman" w:hAnsi="Times New Roman" w:cs="Times New Roman"/>
      <w:shd w:val="clear" w:color="auto" w:fill="FFFFFF"/>
    </w:rPr>
  </w:style>
  <w:style w:type="paragraph" w:customStyle="1" w:styleId="Teksttreci21">
    <w:name w:val="Tekst treści (2)1"/>
    <w:basedOn w:val="Normal"/>
    <w:link w:val="Teksttreci2"/>
    <w:uiPriority w:val="99"/>
    <w:rsid w:val="0070065A"/>
    <w:pPr>
      <w:widowControl w:val="0"/>
      <w:shd w:val="clear" w:color="auto" w:fill="FFFFFF"/>
      <w:spacing w:before="60" w:after="360" w:line="240" w:lineRule="atLeast"/>
      <w:ind w:hanging="480"/>
      <w:jc w:val="right"/>
    </w:pPr>
    <w:rPr>
      <w:rFonts w:ascii="Times New Roman" w:eastAsia="Calibri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36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suchan.pl/pliki/suchan/obrazy/image-20231005124138-1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408</Words>
  <Characters>2451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1 </dc:title>
  <dc:subject/>
  <dc:creator>Kasia</dc:creator>
  <cp:keywords/>
  <dc:description/>
  <cp:lastModifiedBy>ksam</cp:lastModifiedBy>
  <cp:revision>4</cp:revision>
  <dcterms:created xsi:type="dcterms:W3CDTF">2024-03-22T11:26:00Z</dcterms:created>
  <dcterms:modified xsi:type="dcterms:W3CDTF">2024-03-28T08:22:00Z</dcterms:modified>
</cp:coreProperties>
</file>